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CD89E" w14:textId="77777777" w:rsidR="001C2CD8" w:rsidRPr="00002EF4" w:rsidRDefault="001C2CD8" w:rsidP="001C2C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Szpital Rejonowy im. dr. Józefa Rostka w Raciborzu</w:t>
      </w:r>
    </w:p>
    <w:p w14:paraId="14CECED6" w14:textId="77777777" w:rsidR="001C2CD8" w:rsidRPr="00002EF4" w:rsidRDefault="001C2CD8" w:rsidP="001C2CD8">
      <w:pPr>
        <w:spacing w:line="276" w:lineRule="auto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 xml:space="preserve">ul. </w:t>
      </w:r>
      <w:proofErr w:type="spellStart"/>
      <w:r w:rsidRPr="00002EF4">
        <w:rPr>
          <w:rFonts w:ascii="Arial" w:hAnsi="Arial" w:cs="Arial"/>
          <w:sz w:val="22"/>
          <w:szCs w:val="22"/>
        </w:rPr>
        <w:t>Gamowska</w:t>
      </w:r>
      <w:proofErr w:type="spellEnd"/>
      <w:r w:rsidRPr="00002EF4">
        <w:rPr>
          <w:rFonts w:ascii="Arial" w:hAnsi="Arial" w:cs="Arial"/>
          <w:sz w:val="22"/>
          <w:szCs w:val="22"/>
        </w:rPr>
        <w:t xml:space="preserve"> 3</w:t>
      </w:r>
      <w:r w:rsidRPr="00002EF4">
        <w:rPr>
          <w:rFonts w:ascii="Arial" w:hAnsi="Arial" w:cs="Arial"/>
          <w:sz w:val="22"/>
          <w:szCs w:val="22"/>
        </w:rPr>
        <w:br/>
        <w:t>47-400 Racibórz</w:t>
      </w:r>
      <w:r w:rsidRPr="00002EF4">
        <w:rPr>
          <w:rFonts w:ascii="Arial" w:hAnsi="Arial" w:cs="Arial"/>
          <w:sz w:val="22"/>
          <w:szCs w:val="22"/>
        </w:rPr>
        <w:br/>
        <w:t>Tel.: 32 755 37 70</w:t>
      </w:r>
      <w:r w:rsidRPr="00002EF4">
        <w:rPr>
          <w:rFonts w:ascii="Arial" w:hAnsi="Arial" w:cs="Arial"/>
          <w:sz w:val="22"/>
          <w:szCs w:val="22"/>
        </w:rPr>
        <w:br/>
        <w:t>E-mail: sekretariat@szpital-raciborz.org</w:t>
      </w:r>
      <w:r w:rsidRPr="00002EF4">
        <w:rPr>
          <w:rFonts w:ascii="Arial" w:hAnsi="Arial" w:cs="Arial"/>
          <w:sz w:val="22"/>
          <w:szCs w:val="22"/>
        </w:rPr>
        <w:br/>
      </w:r>
      <w:hyperlink r:id="rId7" w:history="1">
        <w:r w:rsidRPr="00002EF4">
          <w:rPr>
            <w:rStyle w:val="Hipercze"/>
            <w:rFonts w:ascii="Arial" w:hAnsi="Arial" w:cs="Arial"/>
            <w:sz w:val="22"/>
            <w:szCs w:val="22"/>
          </w:rPr>
          <w:t>www.szpital-raciborz.org</w:t>
        </w:r>
      </w:hyperlink>
    </w:p>
    <w:p w14:paraId="0D6EDF3C" w14:textId="77777777" w:rsidR="00C9472D" w:rsidRPr="001C2CD8" w:rsidRDefault="00C9472D" w:rsidP="001C2CD8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176B5FE" w14:textId="77777777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Prawo do pobytu z dzieckiem na oddziale w określonym czasie ma tylko </w:t>
      </w:r>
      <w:r w:rsidRPr="001C2CD8">
        <w:rPr>
          <w:rFonts w:ascii="Arial" w:hAnsi="Arial" w:cs="Arial"/>
          <w:b/>
          <w:sz w:val="22"/>
          <w:szCs w:val="22"/>
          <w:u w:val="single"/>
        </w:rPr>
        <w:t>jedna</w:t>
      </w:r>
      <w:r w:rsidRPr="001C2CD8">
        <w:rPr>
          <w:rFonts w:ascii="Arial" w:hAnsi="Arial" w:cs="Arial"/>
          <w:sz w:val="22"/>
          <w:szCs w:val="22"/>
        </w:rPr>
        <w:t xml:space="preserve"> osoba.</w:t>
      </w:r>
    </w:p>
    <w:p w14:paraId="7230D020" w14:textId="77777777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Ze względu epidemiologicznych obowiązuje zakaz odwiedzin pacjentów przez dzieci do lat 12.</w:t>
      </w:r>
    </w:p>
    <w:p w14:paraId="55AD4965" w14:textId="77777777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Na podstawie decyzji ordynatora lub lekarza dyżurnego czas pobytu osób</w:t>
      </w:r>
    </w:p>
    <w:p w14:paraId="73E58593" w14:textId="77777777" w:rsidR="00C9472D" w:rsidRPr="001C2CD8" w:rsidRDefault="00C9472D" w:rsidP="001C2CD8">
      <w:pPr>
        <w:tabs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odwiedzających może być ograniczony (przede wszystkim ze względów epidemiologicznych).</w:t>
      </w:r>
    </w:p>
    <w:p w14:paraId="47424918" w14:textId="70EA8B81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Prosimy o </w:t>
      </w:r>
      <w:r w:rsidR="002C03ED" w:rsidRPr="001C2CD8">
        <w:rPr>
          <w:rFonts w:ascii="Arial" w:hAnsi="Arial" w:cs="Arial"/>
          <w:sz w:val="22"/>
          <w:szCs w:val="22"/>
        </w:rPr>
        <w:t>nieodwiedzanie</w:t>
      </w:r>
      <w:r w:rsidRPr="001C2CD8">
        <w:rPr>
          <w:rFonts w:ascii="Arial" w:hAnsi="Arial" w:cs="Arial"/>
          <w:sz w:val="22"/>
          <w:szCs w:val="22"/>
        </w:rPr>
        <w:t xml:space="preserve"> dzieci przez osoby z problemami zdrowotnymi (grypa, biegunka, zmiany skórne, hospitalizowanych na innych oddziałach itp.). </w:t>
      </w:r>
    </w:p>
    <w:p w14:paraId="54FAFEC0" w14:textId="6A8120D6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Przed w</w:t>
      </w:r>
      <w:r w:rsidR="00903FEC">
        <w:rPr>
          <w:rFonts w:ascii="Arial" w:hAnsi="Arial" w:cs="Arial"/>
          <w:sz w:val="22"/>
          <w:szCs w:val="22"/>
        </w:rPr>
        <w:t>e</w:t>
      </w:r>
      <w:r w:rsidRPr="001C2CD8">
        <w:rPr>
          <w:rFonts w:ascii="Arial" w:hAnsi="Arial" w:cs="Arial"/>
          <w:sz w:val="22"/>
          <w:szCs w:val="22"/>
        </w:rPr>
        <w:t xml:space="preserve">jściem na oddział należy założyć obuwie ochronne. </w:t>
      </w:r>
    </w:p>
    <w:p w14:paraId="3C0BEE35" w14:textId="47B30A97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Obowiązuje zakaz wchodzenia na oddział (w okresie </w:t>
      </w:r>
      <w:proofErr w:type="spellStart"/>
      <w:r w:rsidRPr="001C2CD8">
        <w:rPr>
          <w:rFonts w:ascii="Arial" w:hAnsi="Arial" w:cs="Arial"/>
          <w:sz w:val="22"/>
          <w:szCs w:val="22"/>
        </w:rPr>
        <w:t>jesienno</w:t>
      </w:r>
      <w:proofErr w:type="spellEnd"/>
      <w:r w:rsidR="001C2CD8">
        <w:rPr>
          <w:rFonts w:ascii="Arial" w:hAnsi="Arial" w:cs="Arial"/>
          <w:sz w:val="22"/>
          <w:szCs w:val="22"/>
        </w:rPr>
        <w:t xml:space="preserve"> – </w:t>
      </w:r>
      <w:r w:rsidRPr="001C2CD8">
        <w:rPr>
          <w:rFonts w:ascii="Arial" w:hAnsi="Arial" w:cs="Arial"/>
          <w:sz w:val="22"/>
          <w:szCs w:val="22"/>
        </w:rPr>
        <w:t>zimowym) w odzieży wierzchniej. Odzież należy pozostawić w szatni.</w:t>
      </w:r>
    </w:p>
    <w:p w14:paraId="30BE34A8" w14:textId="77777777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Osoba odwiedzająca po wejściu na oddział, powinna zgłosić pobyt pielęgniarce. </w:t>
      </w:r>
    </w:p>
    <w:p w14:paraId="0BF6DCDD" w14:textId="77777777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Na oddziale: </w:t>
      </w:r>
    </w:p>
    <w:p w14:paraId="1883B6DF" w14:textId="7B26DD32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należy podporządkować się zaleceniom wydawanym przez pielęgniarki, lekarzy,</w:t>
      </w:r>
    </w:p>
    <w:p w14:paraId="100B3F6A" w14:textId="42630D85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nie należy przynosić dużego bagażu (łóżek polowych, materacy, toreb podróżnych itp.), </w:t>
      </w:r>
    </w:p>
    <w:p w14:paraId="1A8C740A" w14:textId="44A568C0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zakaz spacerowania i gromadzenia się na korytarzu – droga ewakuacyjna</w:t>
      </w:r>
    </w:p>
    <w:p w14:paraId="194C75C2" w14:textId="5F411D5D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obowiązuje zakaz poruszania się po innych pomieszczeniach typu gabinety zabiegowe, kuchenki inne sale </w:t>
      </w:r>
      <w:r w:rsidR="002C03ED" w:rsidRPr="001C2CD8">
        <w:rPr>
          <w:rFonts w:ascii="Arial" w:hAnsi="Arial" w:cs="Arial"/>
          <w:sz w:val="22"/>
          <w:szCs w:val="22"/>
        </w:rPr>
        <w:t>chorych -</w:t>
      </w:r>
      <w:r w:rsidRPr="001C2CD8">
        <w:rPr>
          <w:rFonts w:ascii="Arial" w:hAnsi="Arial" w:cs="Arial"/>
          <w:sz w:val="22"/>
          <w:szCs w:val="22"/>
        </w:rPr>
        <w:t xml:space="preserve"> obowiązuje zakaz spożywania gorących napojów na salach chorych,</w:t>
      </w:r>
    </w:p>
    <w:p w14:paraId="254E49F4" w14:textId="3E558C2B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matka (opiekun) wykonuje przy swoim dziecku podstawowe czynności pielęgnacyjne: przewijanie, karmienie, kąpiel. Wykonywanie innych czynności leczniczo - pielęgnacyjnych może odbywać się wyłącznie za zgodą personelu medycznego,</w:t>
      </w:r>
    </w:p>
    <w:p w14:paraId="4777CB24" w14:textId="5A037FF9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w przypadku zauważenia zmian w stanie zdrowia dziecka lub jego zachowaniu należy o tym fakcie niezwłocznie powiadomić pielęgniarkę lub lekarza,</w:t>
      </w:r>
    </w:p>
    <w:p w14:paraId="59B8F214" w14:textId="70D5B0DD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osoby przebywające na oddziale obowiązuje bezwzględne przestrzeganie zasad higieny osobistej i otoczenia, </w:t>
      </w:r>
    </w:p>
    <w:p w14:paraId="272BC67A" w14:textId="7ED4DA1A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zabrania się leżenia i siedzenia na łóżkach szpitalnych osobą odwiedzającym, </w:t>
      </w:r>
    </w:p>
    <w:p w14:paraId="556A0EA9" w14:textId="50558420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od 22: 00 – 6: 00 obowiązuje cisza nocna,</w:t>
      </w:r>
    </w:p>
    <w:p w14:paraId="60C14927" w14:textId="495E5563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informacji o stanie zdrowia dziecka </w:t>
      </w:r>
      <w:r w:rsidR="00903FEC">
        <w:rPr>
          <w:rFonts w:ascii="Arial" w:hAnsi="Arial" w:cs="Arial"/>
          <w:sz w:val="22"/>
          <w:szCs w:val="22"/>
        </w:rPr>
        <w:t>udziela ordynator,</w:t>
      </w:r>
      <w:r w:rsidR="00903FEC" w:rsidRPr="00903FEC">
        <w:rPr>
          <w:rFonts w:ascii="Arial" w:hAnsi="Arial" w:cs="Arial"/>
          <w:sz w:val="22"/>
          <w:szCs w:val="22"/>
        </w:rPr>
        <w:t xml:space="preserve"> </w:t>
      </w:r>
      <w:r w:rsidR="00903FEC" w:rsidRPr="001C2CD8">
        <w:rPr>
          <w:rFonts w:ascii="Arial" w:hAnsi="Arial" w:cs="Arial"/>
          <w:sz w:val="22"/>
          <w:szCs w:val="22"/>
        </w:rPr>
        <w:t xml:space="preserve">lekarze leczący i lekarze </w:t>
      </w:r>
      <w:proofErr w:type="gramStart"/>
      <w:r w:rsidR="00903FEC" w:rsidRPr="001C2CD8">
        <w:rPr>
          <w:rFonts w:ascii="Arial" w:hAnsi="Arial" w:cs="Arial"/>
          <w:sz w:val="22"/>
          <w:szCs w:val="22"/>
        </w:rPr>
        <w:t xml:space="preserve">dyżurni, </w:t>
      </w:r>
      <w:r w:rsidRPr="001C2CD8">
        <w:rPr>
          <w:rFonts w:ascii="Arial" w:hAnsi="Arial" w:cs="Arial"/>
          <w:sz w:val="22"/>
          <w:szCs w:val="22"/>
        </w:rPr>
        <w:t xml:space="preserve"> rodzicom</w:t>
      </w:r>
      <w:proofErr w:type="gramEnd"/>
      <w:r w:rsidRPr="001C2CD8">
        <w:rPr>
          <w:rFonts w:ascii="Arial" w:hAnsi="Arial" w:cs="Arial"/>
          <w:sz w:val="22"/>
          <w:szCs w:val="22"/>
        </w:rPr>
        <w:t xml:space="preserve"> lub prawnym opiekunom w wyznaczonych porach dnia ordynatorzy, lekarze leczący i lekarze dyżurni, </w:t>
      </w:r>
    </w:p>
    <w:p w14:paraId="72203C40" w14:textId="344CBA8A" w:rsidR="00C9472D" w:rsidRPr="001C2CD8" w:rsidRDefault="00C9472D" w:rsidP="001C2CD8">
      <w:pPr>
        <w:numPr>
          <w:ilvl w:val="0"/>
          <w:numId w:val="7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osoby przebywające z dzieckiem całą dobę moją możliwość odpłatnego zamówienia posiłku (śniadanie, obiad, kolację), należy zgłosić to pielęgniarce, </w:t>
      </w:r>
    </w:p>
    <w:p w14:paraId="59B45058" w14:textId="77777777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Szpital nie odpowiada z rzeczy pozostawione na oddziale.</w:t>
      </w:r>
    </w:p>
    <w:p w14:paraId="757B2BCA" w14:textId="77777777" w:rsidR="00C9472D" w:rsidRPr="001C2CD8" w:rsidRDefault="00C9472D" w:rsidP="001C2CD8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 xml:space="preserve">Za zniszczone mienie szpitalne rodzice ponoszą całkowitą odpowiedzialność finansową. </w:t>
      </w:r>
    </w:p>
    <w:p w14:paraId="114BCCD6" w14:textId="77777777" w:rsidR="00C9472D" w:rsidRPr="001C2CD8" w:rsidRDefault="00C9472D" w:rsidP="001C2CD8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3FDE950" w14:textId="77777777" w:rsidR="00C9472D" w:rsidRDefault="00C9472D" w:rsidP="001C2C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2CD8">
        <w:rPr>
          <w:rFonts w:ascii="Arial" w:hAnsi="Arial" w:cs="Arial"/>
          <w:sz w:val="22"/>
          <w:szCs w:val="22"/>
        </w:rPr>
        <w:t>Przypominamy o bezwzględnym zakazie palenia papierosów i spożywania napojów alkoholowych na terenie całego szpitala, (dotyczy również korytarzy, terenów zewnętrznych). Zakaz ten będzie rygorystycznie egzekwowany przez pracowników ochrony i szpitala łącznie z poleceniem opuszczenia placówki w przypadku jego złamania.</w:t>
      </w:r>
    </w:p>
    <w:p w14:paraId="2ACE0DD4" w14:textId="77777777" w:rsidR="001C2CD8" w:rsidRPr="001C2CD8" w:rsidRDefault="001C2CD8" w:rsidP="001C2CD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FECFBE" w14:textId="77777777" w:rsidR="00C9472D" w:rsidRDefault="00C9472D" w:rsidP="00C9472D">
      <w:pPr>
        <w:rPr>
          <w:i/>
          <w:sz w:val="18"/>
          <w:szCs w:val="18"/>
        </w:rPr>
      </w:pPr>
    </w:p>
    <w:p w14:paraId="0574978D" w14:textId="77777777" w:rsidR="0092516F" w:rsidRDefault="0092516F" w:rsidP="00C9472D">
      <w:pPr>
        <w:rPr>
          <w:i/>
          <w:sz w:val="18"/>
          <w:szCs w:val="18"/>
        </w:rPr>
      </w:pPr>
      <w:r>
        <w:rPr>
          <w:i/>
          <w:sz w:val="18"/>
          <w:szCs w:val="18"/>
        </w:rPr>
        <w:t>………………………………………………………………                        ……………………………………………………………………….</w:t>
      </w:r>
    </w:p>
    <w:p w14:paraId="7EF54E75" w14:textId="77777777" w:rsidR="00C9472D" w:rsidRPr="00A8390D" w:rsidRDefault="0092516F" w:rsidP="00C9472D">
      <w:pPr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 xml:space="preserve">    </w:t>
      </w:r>
      <w:r w:rsidR="00C9472D" w:rsidRPr="00A8390D">
        <w:rPr>
          <w:i/>
          <w:sz w:val="18"/>
          <w:szCs w:val="18"/>
        </w:rPr>
        <w:t xml:space="preserve"> (data podpis rodzica/</w:t>
      </w:r>
      <w:proofErr w:type="gramStart"/>
      <w:r w:rsidR="00C9472D" w:rsidRPr="00A8390D">
        <w:rPr>
          <w:i/>
          <w:sz w:val="18"/>
          <w:szCs w:val="18"/>
        </w:rPr>
        <w:t xml:space="preserve">opiekuna)   </w:t>
      </w:r>
      <w:proofErr w:type="gramEnd"/>
      <w:r w:rsidR="00C9472D" w:rsidRPr="00A8390D">
        <w:rPr>
          <w:i/>
          <w:sz w:val="18"/>
          <w:szCs w:val="18"/>
        </w:rPr>
        <w:t xml:space="preserve">                           </w:t>
      </w:r>
      <w:r>
        <w:rPr>
          <w:i/>
          <w:sz w:val="18"/>
          <w:szCs w:val="18"/>
        </w:rPr>
        <w:t xml:space="preserve">   </w:t>
      </w:r>
      <w:r w:rsidR="00C9472D" w:rsidRPr="00A8390D">
        <w:rPr>
          <w:i/>
          <w:sz w:val="18"/>
          <w:szCs w:val="18"/>
        </w:rPr>
        <w:t xml:space="preserve">      </w:t>
      </w:r>
      <w:r w:rsidR="00C9472D">
        <w:rPr>
          <w:i/>
          <w:sz w:val="18"/>
          <w:szCs w:val="18"/>
        </w:rPr>
        <w:t xml:space="preserve">              </w:t>
      </w:r>
      <w:r w:rsidR="00C9472D" w:rsidRPr="00A8390D">
        <w:rPr>
          <w:i/>
          <w:sz w:val="18"/>
          <w:szCs w:val="18"/>
        </w:rPr>
        <w:t xml:space="preserve">                       Data                          Pieczątka, </w:t>
      </w:r>
      <w:r w:rsidR="00C9472D" w:rsidRPr="00A8390D">
        <w:rPr>
          <w:bCs/>
          <w:i/>
          <w:sz w:val="18"/>
          <w:szCs w:val="18"/>
        </w:rPr>
        <w:t>podpis KKO.</w:t>
      </w:r>
    </w:p>
    <w:p w14:paraId="48924FCF" w14:textId="77777777" w:rsidR="001C2CD8" w:rsidRPr="009A321A" w:rsidRDefault="001C2CD8" w:rsidP="001C2CD8">
      <w:pPr>
        <w:spacing w:before="360" w:line="480" w:lineRule="auto"/>
        <w:jc w:val="center"/>
        <w:rPr>
          <w:rFonts w:ascii="Arial" w:hAnsi="Arial" w:cs="Arial"/>
          <w:b/>
          <w:bCs/>
          <w:iCs/>
          <w:color w:val="FF0000"/>
          <w:sz w:val="20"/>
          <w:u w:val="single"/>
        </w:rPr>
      </w:pPr>
      <w:r>
        <w:rPr>
          <w:rFonts w:ascii="Arial" w:hAnsi="Arial" w:cs="Arial"/>
          <w:b/>
          <w:bCs/>
          <w:iCs/>
          <w:sz w:val="20"/>
          <w:u w:val="single"/>
        </w:rPr>
        <w:t xml:space="preserve">Zatwierdzenia </w:t>
      </w:r>
    </w:p>
    <w:tbl>
      <w:tblPr>
        <w:tblW w:w="10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7"/>
        <w:gridCol w:w="1617"/>
        <w:gridCol w:w="2480"/>
      </w:tblGrid>
      <w:tr w:rsidR="001C2CD8" w14:paraId="58793B26" w14:textId="77777777" w:rsidTr="00C90BF6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300CA299" w14:textId="77777777" w:rsidR="001C2CD8" w:rsidRPr="009A321A" w:rsidRDefault="001C2CD8" w:rsidP="00C90BF6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Zespół </w:t>
            </w:r>
          </w:p>
        </w:tc>
        <w:tc>
          <w:tcPr>
            <w:tcW w:w="3827" w:type="dxa"/>
            <w:vAlign w:val="center"/>
          </w:tcPr>
          <w:p w14:paraId="6FC69EB9" w14:textId="77777777" w:rsidR="001C2CD8" w:rsidRDefault="001C2CD8" w:rsidP="00C90BF6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Imię i nazwisko KO </w:t>
            </w:r>
          </w:p>
        </w:tc>
        <w:tc>
          <w:tcPr>
            <w:tcW w:w="1617" w:type="dxa"/>
            <w:vAlign w:val="center"/>
          </w:tcPr>
          <w:p w14:paraId="31C40290" w14:textId="77777777" w:rsidR="001C2CD8" w:rsidRDefault="001C2CD8" w:rsidP="00C90BF6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Data</w:t>
            </w:r>
          </w:p>
        </w:tc>
        <w:tc>
          <w:tcPr>
            <w:tcW w:w="2480" w:type="dxa"/>
            <w:vAlign w:val="center"/>
          </w:tcPr>
          <w:p w14:paraId="47A322C2" w14:textId="77777777" w:rsidR="001C2CD8" w:rsidRDefault="001C2CD8" w:rsidP="00C90BF6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Podpis</w:t>
            </w:r>
          </w:p>
        </w:tc>
      </w:tr>
      <w:tr w:rsidR="001C2CD8" w14:paraId="0DCE98F0" w14:textId="77777777" w:rsidTr="00C90BF6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3DDF165E" w14:textId="77777777" w:rsidR="001C2CD8" w:rsidRDefault="001C2CD8" w:rsidP="00C90BF6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Opracował</w:t>
            </w:r>
          </w:p>
        </w:tc>
        <w:tc>
          <w:tcPr>
            <w:tcW w:w="3827" w:type="dxa"/>
            <w:vAlign w:val="center"/>
          </w:tcPr>
          <w:p w14:paraId="3269EDC4" w14:textId="2D8FA7BA" w:rsidR="001C2CD8" w:rsidRDefault="001C2CD8" w:rsidP="001C2CD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Jacek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Micuła</w:t>
            </w:r>
            <w:proofErr w:type="spellEnd"/>
          </w:p>
        </w:tc>
        <w:tc>
          <w:tcPr>
            <w:tcW w:w="1617" w:type="dxa"/>
            <w:vAlign w:val="center"/>
          </w:tcPr>
          <w:p w14:paraId="24D334F9" w14:textId="0C800344" w:rsidR="001C2CD8" w:rsidRPr="00652B23" w:rsidRDefault="00C12A63" w:rsidP="00C12A6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2026-02-27</w:t>
            </w:r>
          </w:p>
        </w:tc>
        <w:tc>
          <w:tcPr>
            <w:tcW w:w="2480" w:type="dxa"/>
            <w:vAlign w:val="center"/>
          </w:tcPr>
          <w:p w14:paraId="55A3F3D8" w14:textId="48D9F919" w:rsidR="001C2CD8" w:rsidRPr="00C12A63" w:rsidRDefault="00C12A63" w:rsidP="00C90BF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C12A63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C12A63" w14:paraId="1A5AF6F7" w14:textId="77777777" w:rsidTr="00475CF3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49CDDF24" w14:textId="77777777" w:rsidR="00C12A63" w:rsidRDefault="00C12A63" w:rsidP="00C12A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79F64B81" w14:textId="44E3D19B" w:rsidR="00C12A63" w:rsidRDefault="00C12A63" w:rsidP="00C12A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Ramona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Mikler</w:t>
            </w:r>
            <w:proofErr w:type="spellEnd"/>
          </w:p>
        </w:tc>
        <w:tc>
          <w:tcPr>
            <w:tcW w:w="1617" w:type="dxa"/>
          </w:tcPr>
          <w:p w14:paraId="78BB957C" w14:textId="560AEE6E" w:rsidR="00C12A63" w:rsidRPr="00652B23" w:rsidRDefault="00C12A63" w:rsidP="00C12A63">
            <w:pPr>
              <w:jc w:val="center"/>
            </w:pPr>
            <w:r w:rsidRPr="007533C3">
              <w:rPr>
                <w:rFonts w:ascii="Arial" w:hAnsi="Arial" w:cs="Arial"/>
                <w:sz w:val="20"/>
              </w:rPr>
              <w:t>2026-02-27</w:t>
            </w:r>
          </w:p>
        </w:tc>
        <w:tc>
          <w:tcPr>
            <w:tcW w:w="2480" w:type="dxa"/>
            <w:vAlign w:val="center"/>
          </w:tcPr>
          <w:p w14:paraId="4F62BF8A" w14:textId="2484A760" w:rsidR="00C12A63" w:rsidRPr="00C12A63" w:rsidRDefault="00C12A63" w:rsidP="00C12A6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C12A63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C12A63" w14:paraId="363E2A8E" w14:textId="77777777" w:rsidTr="00475CF3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2EC10F70" w14:textId="77777777" w:rsidR="00C12A63" w:rsidRDefault="00C12A63" w:rsidP="00C12A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3F7A0DE2" w14:textId="09C1FB70" w:rsidR="00C12A63" w:rsidRDefault="00C12A63" w:rsidP="00C12A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Konieczny</w:t>
            </w:r>
          </w:p>
        </w:tc>
        <w:tc>
          <w:tcPr>
            <w:tcW w:w="1617" w:type="dxa"/>
          </w:tcPr>
          <w:p w14:paraId="48737AE8" w14:textId="7C69D4F0" w:rsidR="00C12A63" w:rsidRPr="00652B23" w:rsidRDefault="00C12A63" w:rsidP="00C12A63">
            <w:pPr>
              <w:jc w:val="center"/>
            </w:pPr>
            <w:r w:rsidRPr="007533C3">
              <w:rPr>
                <w:rFonts w:ascii="Arial" w:hAnsi="Arial" w:cs="Arial"/>
                <w:sz w:val="20"/>
              </w:rPr>
              <w:t>2026-02-27</w:t>
            </w:r>
          </w:p>
        </w:tc>
        <w:tc>
          <w:tcPr>
            <w:tcW w:w="2480" w:type="dxa"/>
            <w:vAlign w:val="center"/>
          </w:tcPr>
          <w:p w14:paraId="113EEE07" w14:textId="1015CAB8" w:rsidR="00C12A63" w:rsidRPr="00C12A63" w:rsidRDefault="00C12A63" w:rsidP="00C12A6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C12A63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C12A63" w14:paraId="7BE7A6F2" w14:textId="77777777" w:rsidTr="00475CF3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09F36347" w14:textId="77777777" w:rsidR="00C12A63" w:rsidRDefault="00C12A63" w:rsidP="00C12A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59345E87" w14:textId="71D7A385" w:rsidR="00C12A63" w:rsidRDefault="00C12A63" w:rsidP="00C12A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Barton</w:t>
            </w:r>
          </w:p>
        </w:tc>
        <w:tc>
          <w:tcPr>
            <w:tcW w:w="1617" w:type="dxa"/>
          </w:tcPr>
          <w:p w14:paraId="491B42AD" w14:textId="031AF95F" w:rsidR="00C12A63" w:rsidRPr="00652B23" w:rsidRDefault="00C12A63" w:rsidP="00C12A63">
            <w:pPr>
              <w:jc w:val="center"/>
            </w:pPr>
            <w:r w:rsidRPr="007533C3">
              <w:rPr>
                <w:rFonts w:ascii="Arial" w:hAnsi="Arial" w:cs="Arial"/>
                <w:sz w:val="20"/>
              </w:rPr>
              <w:t>2026-02-27</w:t>
            </w:r>
          </w:p>
        </w:tc>
        <w:tc>
          <w:tcPr>
            <w:tcW w:w="2480" w:type="dxa"/>
            <w:vAlign w:val="center"/>
          </w:tcPr>
          <w:p w14:paraId="35D9B453" w14:textId="2F0EBB34" w:rsidR="00C12A63" w:rsidRPr="00C12A63" w:rsidRDefault="00C12A63" w:rsidP="00C12A6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C12A63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C12A63" w14:paraId="6370AC08" w14:textId="77777777" w:rsidTr="00475CF3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00FC871B" w14:textId="77777777" w:rsidR="00C12A63" w:rsidRDefault="00C12A63" w:rsidP="00C12A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72D7CD94" w14:textId="77777777" w:rsidR="00C12A63" w:rsidRDefault="00C12A63" w:rsidP="00C12A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Elżbieta Wielgos – Karpińska</w:t>
            </w:r>
          </w:p>
        </w:tc>
        <w:tc>
          <w:tcPr>
            <w:tcW w:w="1617" w:type="dxa"/>
          </w:tcPr>
          <w:p w14:paraId="5BF69E80" w14:textId="3CDD607E" w:rsidR="00C12A63" w:rsidRPr="00652B23" w:rsidRDefault="00C12A63" w:rsidP="00C12A63">
            <w:pPr>
              <w:jc w:val="center"/>
            </w:pPr>
            <w:r w:rsidRPr="007533C3">
              <w:rPr>
                <w:rFonts w:ascii="Arial" w:hAnsi="Arial" w:cs="Arial"/>
                <w:sz w:val="20"/>
              </w:rPr>
              <w:t>2026-02-27</w:t>
            </w:r>
          </w:p>
        </w:tc>
        <w:tc>
          <w:tcPr>
            <w:tcW w:w="2480" w:type="dxa"/>
            <w:vAlign w:val="center"/>
          </w:tcPr>
          <w:p w14:paraId="1F2B83EC" w14:textId="633082DE" w:rsidR="00C12A63" w:rsidRPr="00C12A63" w:rsidRDefault="00C12A63" w:rsidP="00C12A6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C12A63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C12A63" w14:paraId="1F42AB3A" w14:textId="77777777" w:rsidTr="00475CF3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4848AB1" w14:textId="77777777" w:rsidR="00C12A63" w:rsidRDefault="00C12A63" w:rsidP="00C12A6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Zatwierdził</w:t>
            </w:r>
          </w:p>
        </w:tc>
        <w:tc>
          <w:tcPr>
            <w:tcW w:w="3827" w:type="dxa"/>
            <w:vAlign w:val="center"/>
          </w:tcPr>
          <w:p w14:paraId="1BC995B3" w14:textId="72ED0411" w:rsidR="00C12A63" w:rsidRDefault="00C12A63" w:rsidP="00C12A63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Ryszard Rudnik</w:t>
            </w:r>
          </w:p>
        </w:tc>
        <w:tc>
          <w:tcPr>
            <w:tcW w:w="1617" w:type="dxa"/>
          </w:tcPr>
          <w:p w14:paraId="1F80AF00" w14:textId="13CB9759" w:rsidR="00C12A63" w:rsidRPr="00652B23" w:rsidRDefault="00C12A63" w:rsidP="00C12A63">
            <w:pPr>
              <w:jc w:val="center"/>
            </w:pPr>
            <w:r w:rsidRPr="007533C3">
              <w:rPr>
                <w:rFonts w:ascii="Arial" w:hAnsi="Arial" w:cs="Arial"/>
                <w:sz w:val="20"/>
              </w:rPr>
              <w:t>2026-02-27</w:t>
            </w:r>
          </w:p>
        </w:tc>
        <w:tc>
          <w:tcPr>
            <w:tcW w:w="2480" w:type="dxa"/>
            <w:vAlign w:val="center"/>
          </w:tcPr>
          <w:p w14:paraId="26C6449B" w14:textId="57197BB4" w:rsidR="00C12A63" w:rsidRPr="00C12A63" w:rsidRDefault="00C12A63" w:rsidP="00C12A6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C12A63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</w:tbl>
    <w:p w14:paraId="6605C7AC" w14:textId="77777777" w:rsidR="001C2CD8" w:rsidRPr="00706BCC" w:rsidRDefault="001C2CD8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sectPr w:rsidR="001C2CD8" w:rsidRPr="00706BCC" w:rsidSect="001C2CD8">
      <w:headerReference w:type="default" r:id="rId8"/>
      <w:footerReference w:type="default" r:id="rId9"/>
      <w:pgSz w:w="11907" w:h="16840"/>
      <w:pgMar w:top="992" w:right="1134" w:bottom="426" w:left="1134" w:header="284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1927C" w14:textId="77777777" w:rsidR="00D63B7C" w:rsidRDefault="00D63B7C">
      <w:r>
        <w:separator/>
      </w:r>
    </w:p>
  </w:endnote>
  <w:endnote w:type="continuationSeparator" w:id="0">
    <w:p w14:paraId="5712C018" w14:textId="77777777" w:rsidR="00D63B7C" w:rsidRDefault="00D6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CF88" w14:textId="77777777" w:rsidR="00B00E17" w:rsidRPr="00047EB2" w:rsidRDefault="00B00E17" w:rsidP="00B00E17">
    <w:pPr>
      <w:ind w:right="-142"/>
      <w:jc w:val="center"/>
      <w:rPr>
        <w:rFonts w:ascii="Arial" w:hAnsi="Arial" w:cs="Arial"/>
        <w:sz w:val="16"/>
        <w:szCs w:val="16"/>
      </w:rPr>
    </w:pPr>
    <w:r w:rsidRPr="00047EB2">
      <w:rPr>
        <w:rFonts w:ascii="Arial" w:hAnsi="Arial" w:cs="Arial"/>
        <w:sz w:val="16"/>
        <w:szCs w:val="16"/>
      </w:rPr>
      <w:t>Niniejszy dokument jest własnością SPZOZ Szpitala Rejonowego im. dr Józefa Rostka w Raciborzu.</w:t>
    </w:r>
  </w:p>
  <w:p w14:paraId="026F62EF" w14:textId="77777777" w:rsidR="008449E7" w:rsidRPr="00B00E17" w:rsidRDefault="00B00E17" w:rsidP="00B00E17">
    <w:pPr>
      <w:pStyle w:val="Stopka"/>
      <w:jc w:val="center"/>
    </w:pPr>
    <w:r w:rsidRPr="00047EB2">
      <w:rPr>
        <w:rFonts w:ascii="Arial" w:hAnsi="Arial" w:cs="Arial"/>
        <w:sz w:val="16"/>
        <w:szCs w:val="16"/>
      </w:rPr>
      <w:t>Jego kopiowanie lub rozpowszechnianie bez zgody pełnomocnika lub dyrektora jest zabronione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993C3" w14:textId="77777777" w:rsidR="00D63B7C" w:rsidRDefault="00D63B7C">
      <w:r>
        <w:separator/>
      </w:r>
    </w:p>
  </w:footnote>
  <w:footnote w:type="continuationSeparator" w:id="0">
    <w:p w14:paraId="4622D5BF" w14:textId="77777777" w:rsidR="00D63B7C" w:rsidRDefault="00D63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1"/>
      <w:gridCol w:w="4813"/>
      <w:gridCol w:w="1984"/>
      <w:gridCol w:w="1985"/>
    </w:tblGrid>
    <w:tr w:rsidR="00EB5CA2" w14:paraId="2AD82C24" w14:textId="77777777" w:rsidTr="00095C37">
      <w:trPr>
        <w:cantSplit/>
        <w:trHeight w:val="348"/>
      </w:trPr>
      <w:tc>
        <w:tcPr>
          <w:tcW w:w="1141" w:type="dxa"/>
          <w:vMerge w:val="restart"/>
          <w:vAlign w:val="center"/>
        </w:tcPr>
        <w:p w14:paraId="5AD037F5" w14:textId="0F6080A8" w:rsidR="00EB5CA2" w:rsidRDefault="001C2CD8" w:rsidP="00095C37">
          <w:pPr>
            <w:pStyle w:val="Nagwek"/>
            <w:jc w:val="center"/>
            <w:rPr>
              <w:rFonts w:ascii="Arial" w:hAnsi="Arial" w:cs="Arial"/>
              <w:b/>
              <w:color w:val="FF0000"/>
              <w:sz w:val="32"/>
              <w:szCs w:val="32"/>
            </w:rPr>
          </w:pPr>
          <w:r w:rsidRPr="00431B32">
            <w:rPr>
              <w:b/>
              <w:noProof/>
              <w:color w:val="FF0000"/>
              <w:sz w:val="32"/>
              <w:szCs w:val="32"/>
            </w:rPr>
            <w:drawing>
              <wp:inline distT="0" distB="0" distL="0" distR="0" wp14:anchorId="50656335" wp14:editId="2E4B0736">
                <wp:extent cx="609600" cy="781050"/>
                <wp:effectExtent l="0" t="0" r="0" b="0"/>
                <wp:docPr id="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gridSpan w:val="2"/>
          <w:vAlign w:val="center"/>
        </w:tcPr>
        <w:p w14:paraId="00FFA82C" w14:textId="77777777" w:rsidR="00EB5CA2" w:rsidRPr="0082003C" w:rsidRDefault="00C62D34" w:rsidP="00095C37">
          <w:pPr>
            <w:pStyle w:val="Nagwek"/>
            <w:ind w:left="72"/>
            <w:jc w:val="center"/>
            <w:rPr>
              <w:rFonts w:ascii="Arial" w:hAnsi="Arial" w:cs="Arial"/>
              <w:b/>
              <w:color w:val="FF0000"/>
              <w:szCs w:val="24"/>
            </w:rPr>
          </w:pPr>
          <w:r>
            <w:rPr>
              <w:rFonts w:ascii="Arial" w:hAnsi="Arial" w:cs="Arial"/>
              <w:b/>
              <w:szCs w:val="24"/>
            </w:rPr>
            <w:t>ZAŁĄCZNIK</w:t>
          </w:r>
          <w:r>
            <w:rPr>
              <w:rFonts w:ascii="Arial" w:hAnsi="Arial" w:cs="Arial"/>
              <w:b/>
              <w:color w:val="FF0000"/>
              <w:szCs w:val="24"/>
            </w:rPr>
            <w:t xml:space="preserve"> </w:t>
          </w:r>
          <w:r>
            <w:rPr>
              <w:rFonts w:ascii="Arial" w:hAnsi="Arial" w:cs="Arial"/>
              <w:b/>
              <w:szCs w:val="24"/>
            </w:rPr>
            <w:t>STANDARDU AKREDYTACYJNEGO PP</w:t>
          </w:r>
        </w:p>
      </w:tc>
      <w:tc>
        <w:tcPr>
          <w:tcW w:w="1985" w:type="dxa"/>
          <w:vAlign w:val="center"/>
        </w:tcPr>
        <w:p w14:paraId="6AE33E41" w14:textId="02C20892" w:rsidR="00EB5CA2" w:rsidRPr="0082003C" w:rsidRDefault="00D02ED8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NR </w:t>
          </w:r>
          <w:r w:rsidR="000416AB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PP</w:t>
          </w:r>
          <w:r w:rsidR="002C03ED">
            <w:rPr>
              <w:rFonts w:ascii="Arial" w:hAnsi="Arial" w:cs="Arial"/>
              <w:b/>
              <w:sz w:val="20"/>
            </w:rPr>
            <w:t>4-202</w:t>
          </w:r>
          <w:r w:rsidR="00577624">
            <w:rPr>
              <w:rFonts w:ascii="Arial" w:hAnsi="Arial" w:cs="Arial"/>
              <w:b/>
              <w:sz w:val="20"/>
            </w:rPr>
            <w:t>6</w:t>
          </w:r>
        </w:p>
      </w:tc>
    </w:tr>
    <w:tr w:rsidR="00EB5CA2" w:rsidRPr="004155DD" w14:paraId="27960941" w14:textId="77777777" w:rsidTr="00095C37">
      <w:trPr>
        <w:cantSplit/>
        <w:trHeight w:val="424"/>
      </w:trPr>
      <w:tc>
        <w:tcPr>
          <w:tcW w:w="1141" w:type="dxa"/>
          <w:vMerge/>
        </w:tcPr>
        <w:p w14:paraId="42222F14" w14:textId="77777777" w:rsidR="00EB5CA2" w:rsidRDefault="00EB5CA2" w:rsidP="00095C3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797" w:type="dxa"/>
          <w:gridSpan w:val="2"/>
        </w:tcPr>
        <w:p w14:paraId="191B935D" w14:textId="77777777" w:rsidR="001C2CD8" w:rsidRDefault="00C9472D" w:rsidP="0087343C">
          <w:pPr>
            <w:jc w:val="center"/>
            <w:rPr>
              <w:rFonts w:ascii="Arial" w:hAnsi="Arial" w:cs="Arial"/>
              <w:b/>
              <w:sz w:val="20"/>
            </w:rPr>
          </w:pPr>
          <w:r w:rsidRPr="00C9472D">
            <w:rPr>
              <w:rFonts w:ascii="Arial" w:hAnsi="Arial" w:cs="Arial"/>
              <w:b/>
              <w:sz w:val="20"/>
            </w:rPr>
            <w:t>REGULAMIN DLA OSÓB PRZEBYWAJĄCYCH</w:t>
          </w:r>
        </w:p>
        <w:p w14:paraId="3474EF7A" w14:textId="17DD1FD9" w:rsidR="00C9472D" w:rsidRPr="00C9472D" w:rsidRDefault="00C9472D" w:rsidP="0087343C">
          <w:pPr>
            <w:jc w:val="center"/>
            <w:rPr>
              <w:rFonts w:ascii="Arial" w:hAnsi="Arial" w:cs="Arial"/>
              <w:b/>
              <w:sz w:val="20"/>
            </w:rPr>
          </w:pPr>
          <w:r w:rsidRPr="00C9472D">
            <w:rPr>
              <w:rFonts w:ascii="Arial" w:hAnsi="Arial" w:cs="Arial"/>
              <w:b/>
              <w:sz w:val="20"/>
            </w:rPr>
            <w:t xml:space="preserve"> W ODDZIALE PEDIATRII</w:t>
          </w:r>
        </w:p>
        <w:p w14:paraId="0513F3AA" w14:textId="77777777" w:rsidR="00EB5CA2" w:rsidRPr="00C9472D" w:rsidRDefault="00C9472D" w:rsidP="0087343C">
          <w:pPr>
            <w:jc w:val="center"/>
            <w:rPr>
              <w:b/>
            </w:rPr>
          </w:pPr>
          <w:r w:rsidRPr="00C9472D">
            <w:rPr>
              <w:rFonts w:ascii="Arial" w:hAnsi="Arial" w:cs="Arial"/>
              <w:b/>
              <w:sz w:val="20"/>
            </w:rPr>
            <w:t>SZPITALA REJONOWEGO W RACIBORZU</w:t>
          </w:r>
        </w:p>
      </w:tc>
      <w:tc>
        <w:tcPr>
          <w:tcW w:w="1985" w:type="dxa"/>
          <w:vAlign w:val="center"/>
        </w:tcPr>
        <w:p w14:paraId="69777A27" w14:textId="77777777" w:rsidR="00EB5CA2" w:rsidRPr="0082003C" w:rsidRDefault="00EB5CA2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 w:rsidRPr="00917D39">
            <w:rPr>
              <w:rFonts w:ascii="Arial" w:hAnsi="Arial" w:cs="Arial"/>
              <w:b/>
              <w:sz w:val="20"/>
            </w:rPr>
            <w:t xml:space="preserve">Strona  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begin"/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instrText xml:space="preserve"> PAGE </w:instrTex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separate"/>
          </w:r>
          <w:r w:rsidR="00E10C85">
            <w:rPr>
              <w:rStyle w:val="Numerstrony"/>
              <w:rFonts w:ascii="Arial" w:hAnsi="Arial" w:cs="Arial"/>
              <w:b/>
              <w:noProof/>
              <w:sz w:val="20"/>
            </w:rPr>
            <w:t>1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end"/>
          </w:r>
          <w:r w:rsidR="006C03D6">
            <w:rPr>
              <w:rStyle w:val="Numerstrony"/>
              <w:rFonts w:ascii="Arial" w:hAnsi="Arial" w:cs="Arial"/>
              <w:b/>
              <w:sz w:val="20"/>
            </w:rPr>
            <w:t>/1</w:t>
          </w:r>
        </w:p>
      </w:tc>
    </w:tr>
    <w:tr w:rsidR="00EB5CA2" w:rsidRPr="004155DD" w14:paraId="35816E4F" w14:textId="77777777" w:rsidTr="00095C37">
      <w:trPr>
        <w:cantSplit/>
        <w:trHeight w:val="239"/>
      </w:trPr>
      <w:tc>
        <w:tcPr>
          <w:tcW w:w="1141" w:type="dxa"/>
          <w:vMerge/>
          <w:vAlign w:val="center"/>
        </w:tcPr>
        <w:p w14:paraId="41EDC959" w14:textId="77777777" w:rsidR="00EB5CA2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4813" w:type="dxa"/>
          <w:vAlign w:val="center"/>
        </w:tcPr>
        <w:p w14:paraId="5A5220CA" w14:textId="77777777" w:rsidR="00EB5CA2" w:rsidRPr="0082003C" w:rsidRDefault="00EB5CA2" w:rsidP="00095C37">
          <w:pPr>
            <w:pStyle w:val="Nagwek"/>
            <w:ind w:right="-1062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>Obowiązuje :</w:t>
          </w:r>
          <w:r w:rsidRPr="002C7FEE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WSZYSTKIE KO SZPITALA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</w:t>
          </w:r>
        </w:p>
      </w:tc>
      <w:tc>
        <w:tcPr>
          <w:tcW w:w="1984" w:type="dxa"/>
          <w:vAlign w:val="center"/>
        </w:tcPr>
        <w:p w14:paraId="1BC0CDD6" w14:textId="7ACEC6CA" w:rsidR="00EB5CA2" w:rsidRPr="0082003C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20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DATA</w:t>
          </w:r>
          <w:r w:rsidR="002C03ED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: 01.0</w:t>
          </w:r>
          <w:r w:rsidR="00577624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3</w:t>
          </w:r>
          <w:r w:rsidR="002C03ED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.2026</w:t>
          </w:r>
        </w:p>
      </w:tc>
      <w:tc>
        <w:tcPr>
          <w:tcW w:w="1985" w:type="dxa"/>
          <w:vAlign w:val="center"/>
        </w:tcPr>
        <w:p w14:paraId="4EA54629" w14:textId="4781DAC6" w:rsidR="00EB5CA2" w:rsidRPr="0082003C" w:rsidRDefault="00EB5CA2" w:rsidP="00095C37">
          <w:pPr>
            <w:pStyle w:val="Nagwek"/>
            <w:ind w:left="-70" w:right="-70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  <w:lang w:val="de-DE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WYDANIE </w:t>
          </w:r>
          <w:r w:rsidR="002C03ED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1</w:t>
          </w:r>
        </w:p>
      </w:tc>
    </w:tr>
  </w:tbl>
  <w:p w14:paraId="41719741" w14:textId="77777777" w:rsidR="008449E7" w:rsidRDefault="008449E7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Ø"/>
      <w:lvlJc w:val="left"/>
      <w:pPr>
        <w:tabs>
          <w:tab w:val="num" w:pos="1065"/>
        </w:tabs>
        <w:ind w:left="1065" w:hanging="360"/>
      </w:pPr>
      <w:rPr>
        <w:rFonts w:ascii="Wingdings" w:hAnsi="Wingdings"/>
      </w:rPr>
    </w:lvl>
  </w:abstractNum>
  <w:abstractNum w:abstractNumId="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18E95608"/>
    <w:multiLevelType w:val="multilevel"/>
    <w:tmpl w:val="FE0E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8FE7E89"/>
    <w:multiLevelType w:val="hybridMultilevel"/>
    <w:tmpl w:val="22DA8C8E"/>
    <w:lvl w:ilvl="0" w:tplc="990AA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31E63"/>
    <w:multiLevelType w:val="hybridMultilevel"/>
    <w:tmpl w:val="13109ED4"/>
    <w:lvl w:ilvl="0" w:tplc="CA4C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B5C3F"/>
    <w:multiLevelType w:val="hybridMultilevel"/>
    <w:tmpl w:val="D8222344"/>
    <w:lvl w:ilvl="0" w:tplc="0B762E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F100693"/>
    <w:multiLevelType w:val="hybridMultilevel"/>
    <w:tmpl w:val="CDAC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14A8C"/>
    <w:multiLevelType w:val="hybridMultilevel"/>
    <w:tmpl w:val="32E6F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6773C"/>
    <w:multiLevelType w:val="hybridMultilevel"/>
    <w:tmpl w:val="F670C7E4"/>
    <w:lvl w:ilvl="0" w:tplc="593CC5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5273819">
    <w:abstractNumId w:val="2"/>
  </w:num>
  <w:num w:numId="2" w16cid:durableId="1514805586">
    <w:abstractNumId w:val="5"/>
  </w:num>
  <w:num w:numId="3" w16cid:durableId="354890776">
    <w:abstractNumId w:val="7"/>
  </w:num>
  <w:num w:numId="4" w16cid:durableId="894001461">
    <w:abstractNumId w:val="4"/>
  </w:num>
  <w:num w:numId="5" w16cid:durableId="88699856">
    <w:abstractNumId w:val="6"/>
  </w:num>
  <w:num w:numId="6" w16cid:durableId="974290654">
    <w:abstractNumId w:val="3"/>
  </w:num>
  <w:num w:numId="7" w16cid:durableId="176726303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9C"/>
    <w:rsid w:val="00020814"/>
    <w:rsid w:val="00023E12"/>
    <w:rsid w:val="0003131C"/>
    <w:rsid w:val="00032CF1"/>
    <w:rsid w:val="00032D1B"/>
    <w:rsid w:val="00034550"/>
    <w:rsid w:val="00035AEE"/>
    <w:rsid w:val="000416AB"/>
    <w:rsid w:val="00047EB2"/>
    <w:rsid w:val="000547FB"/>
    <w:rsid w:val="00064706"/>
    <w:rsid w:val="0006542A"/>
    <w:rsid w:val="00080865"/>
    <w:rsid w:val="00080CB5"/>
    <w:rsid w:val="00095C37"/>
    <w:rsid w:val="000B0EE7"/>
    <w:rsid w:val="000B40F6"/>
    <w:rsid w:val="000C2CE1"/>
    <w:rsid w:val="000C6BA9"/>
    <w:rsid w:val="000D0AF4"/>
    <w:rsid w:val="000D400A"/>
    <w:rsid w:val="000D5491"/>
    <w:rsid w:val="000E0989"/>
    <w:rsid w:val="000E599E"/>
    <w:rsid w:val="000F3B33"/>
    <w:rsid w:val="000F4B14"/>
    <w:rsid w:val="00103870"/>
    <w:rsid w:val="001074D3"/>
    <w:rsid w:val="00107EC8"/>
    <w:rsid w:val="00111974"/>
    <w:rsid w:val="00112B06"/>
    <w:rsid w:val="00113F15"/>
    <w:rsid w:val="00123BC0"/>
    <w:rsid w:val="00125185"/>
    <w:rsid w:val="00136D5B"/>
    <w:rsid w:val="0015102A"/>
    <w:rsid w:val="00151468"/>
    <w:rsid w:val="00152EB4"/>
    <w:rsid w:val="00154A63"/>
    <w:rsid w:val="001577C3"/>
    <w:rsid w:val="00166743"/>
    <w:rsid w:val="0018596C"/>
    <w:rsid w:val="00194770"/>
    <w:rsid w:val="001A4CC3"/>
    <w:rsid w:val="001B0C91"/>
    <w:rsid w:val="001B14F2"/>
    <w:rsid w:val="001B32F3"/>
    <w:rsid w:val="001B43A4"/>
    <w:rsid w:val="001C2CD8"/>
    <w:rsid w:val="001C7771"/>
    <w:rsid w:val="001D110A"/>
    <w:rsid w:val="001D32E9"/>
    <w:rsid w:val="001D406C"/>
    <w:rsid w:val="001D56BF"/>
    <w:rsid w:val="001F4FDD"/>
    <w:rsid w:val="00202124"/>
    <w:rsid w:val="0020620F"/>
    <w:rsid w:val="0021396F"/>
    <w:rsid w:val="002230E5"/>
    <w:rsid w:val="00226982"/>
    <w:rsid w:val="00237187"/>
    <w:rsid w:val="00240648"/>
    <w:rsid w:val="00252638"/>
    <w:rsid w:val="002528E0"/>
    <w:rsid w:val="00270576"/>
    <w:rsid w:val="00274EA6"/>
    <w:rsid w:val="002827C9"/>
    <w:rsid w:val="002874F7"/>
    <w:rsid w:val="002B5A47"/>
    <w:rsid w:val="002C03ED"/>
    <w:rsid w:val="002C2901"/>
    <w:rsid w:val="002C3443"/>
    <w:rsid w:val="002C4D8E"/>
    <w:rsid w:val="002D1F31"/>
    <w:rsid w:val="002D661B"/>
    <w:rsid w:val="002D6ACE"/>
    <w:rsid w:val="002E080B"/>
    <w:rsid w:val="002E17D4"/>
    <w:rsid w:val="002E3091"/>
    <w:rsid w:val="002E7D83"/>
    <w:rsid w:val="002F7840"/>
    <w:rsid w:val="00300AF2"/>
    <w:rsid w:val="00301E70"/>
    <w:rsid w:val="00312FB0"/>
    <w:rsid w:val="003151F4"/>
    <w:rsid w:val="00320583"/>
    <w:rsid w:val="00323773"/>
    <w:rsid w:val="0032388E"/>
    <w:rsid w:val="0034190A"/>
    <w:rsid w:val="003703A7"/>
    <w:rsid w:val="00375E38"/>
    <w:rsid w:val="00381787"/>
    <w:rsid w:val="00390E9E"/>
    <w:rsid w:val="00392EDE"/>
    <w:rsid w:val="003C663A"/>
    <w:rsid w:val="003C6F30"/>
    <w:rsid w:val="003C7092"/>
    <w:rsid w:val="003C7F6D"/>
    <w:rsid w:val="003D3036"/>
    <w:rsid w:val="003D7513"/>
    <w:rsid w:val="003E0911"/>
    <w:rsid w:val="004030BF"/>
    <w:rsid w:val="00413894"/>
    <w:rsid w:val="00417183"/>
    <w:rsid w:val="004302CA"/>
    <w:rsid w:val="0044265E"/>
    <w:rsid w:val="0044562B"/>
    <w:rsid w:val="004601F9"/>
    <w:rsid w:val="004622FD"/>
    <w:rsid w:val="00465BB2"/>
    <w:rsid w:val="00467E05"/>
    <w:rsid w:val="004735B0"/>
    <w:rsid w:val="00473B13"/>
    <w:rsid w:val="0047702E"/>
    <w:rsid w:val="00491506"/>
    <w:rsid w:val="004A28FF"/>
    <w:rsid w:val="004A4C1C"/>
    <w:rsid w:val="004A5A34"/>
    <w:rsid w:val="004B246C"/>
    <w:rsid w:val="004C23FA"/>
    <w:rsid w:val="004E3E92"/>
    <w:rsid w:val="004F0377"/>
    <w:rsid w:val="00512A4D"/>
    <w:rsid w:val="005235D3"/>
    <w:rsid w:val="00524E15"/>
    <w:rsid w:val="005323FB"/>
    <w:rsid w:val="00555ED3"/>
    <w:rsid w:val="00557B04"/>
    <w:rsid w:val="00572595"/>
    <w:rsid w:val="00577624"/>
    <w:rsid w:val="00584C13"/>
    <w:rsid w:val="00586FE5"/>
    <w:rsid w:val="005C0125"/>
    <w:rsid w:val="005C6715"/>
    <w:rsid w:val="005C7115"/>
    <w:rsid w:val="005E02D3"/>
    <w:rsid w:val="005E419E"/>
    <w:rsid w:val="00603AA9"/>
    <w:rsid w:val="00621697"/>
    <w:rsid w:val="00631233"/>
    <w:rsid w:val="00631EE2"/>
    <w:rsid w:val="006458E2"/>
    <w:rsid w:val="0065265B"/>
    <w:rsid w:val="00681047"/>
    <w:rsid w:val="006812CE"/>
    <w:rsid w:val="00682F85"/>
    <w:rsid w:val="00694FCA"/>
    <w:rsid w:val="00697B9E"/>
    <w:rsid w:val="006C03D6"/>
    <w:rsid w:val="006C5D03"/>
    <w:rsid w:val="006D4C01"/>
    <w:rsid w:val="00701CBC"/>
    <w:rsid w:val="00706BCC"/>
    <w:rsid w:val="00710C2D"/>
    <w:rsid w:val="00711FD2"/>
    <w:rsid w:val="0071339E"/>
    <w:rsid w:val="00715AE1"/>
    <w:rsid w:val="00726BEB"/>
    <w:rsid w:val="00732DEF"/>
    <w:rsid w:val="00747B1B"/>
    <w:rsid w:val="0077009F"/>
    <w:rsid w:val="00776B14"/>
    <w:rsid w:val="00781520"/>
    <w:rsid w:val="007827D1"/>
    <w:rsid w:val="00793DD9"/>
    <w:rsid w:val="007A5A21"/>
    <w:rsid w:val="007C0C2D"/>
    <w:rsid w:val="007D734D"/>
    <w:rsid w:val="007F5E6C"/>
    <w:rsid w:val="00812D1C"/>
    <w:rsid w:val="00820C16"/>
    <w:rsid w:val="00831B51"/>
    <w:rsid w:val="00842C83"/>
    <w:rsid w:val="008449E7"/>
    <w:rsid w:val="008512DE"/>
    <w:rsid w:val="00853B46"/>
    <w:rsid w:val="008575A4"/>
    <w:rsid w:val="008670EF"/>
    <w:rsid w:val="00871784"/>
    <w:rsid w:val="0087343C"/>
    <w:rsid w:val="00886CE3"/>
    <w:rsid w:val="008879AA"/>
    <w:rsid w:val="008D70EC"/>
    <w:rsid w:val="008E53FD"/>
    <w:rsid w:val="00901DD5"/>
    <w:rsid w:val="00903FEC"/>
    <w:rsid w:val="00912FA1"/>
    <w:rsid w:val="009137F7"/>
    <w:rsid w:val="009229DA"/>
    <w:rsid w:val="00923919"/>
    <w:rsid w:val="0092516F"/>
    <w:rsid w:val="00925CA7"/>
    <w:rsid w:val="0093316B"/>
    <w:rsid w:val="009408A4"/>
    <w:rsid w:val="00943170"/>
    <w:rsid w:val="009440FC"/>
    <w:rsid w:val="0095164E"/>
    <w:rsid w:val="00976EB4"/>
    <w:rsid w:val="00984EB2"/>
    <w:rsid w:val="00985C1F"/>
    <w:rsid w:val="00997946"/>
    <w:rsid w:val="009B192D"/>
    <w:rsid w:val="009B6000"/>
    <w:rsid w:val="009C1332"/>
    <w:rsid w:val="009F1DC6"/>
    <w:rsid w:val="009F3C80"/>
    <w:rsid w:val="00A11D46"/>
    <w:rsid w:val="00A26743"/>
    <w:rsid w:val="00A31CEC"/>
    <w:rsid w:val="00A3547C"/>
    <w:rsid w:val="00A468B8"/>
    <w:rsid w:val="00A511CF"/>
    <w:rsid w:val="00A54632"/>
    <w:rsid w:val="00A55ED0"/>
    <w:rsid w:val="00A649F2"/>
    <w:rsid w:val="00A770B4"/>
    <w:rsid w:val="00A77EBB"/>
    <w:rsid w:val="00A81D04"/>
    <w:rsid w:val="00A9131E"/>
    <w:rsid w:val="00A931EB"/>
    <w:rsid w:val="00A946C2"/>
    <w:rsid w:val="00A96EF7"/>
    <w:rsid w:val="00AA1415"/>
    <w:rsid w:val="00AA528E"/>
    <w:rsid w:val="00AC29CE"/>
    <w:rsid w:val="00AD0A51"/>
    <w:rsid w:val="00AD312C"/>
    <w:rsid w:val="00AE1A7D"/>
    <w:rsid w:val="00AF6385"/>
    <w:rsid w:val="00B00E17"/>
    <w:rsid w:val="00B0313C"/>
    <w:rsid w:val="00B06410"/>
    <w:rsid w:val="00B327A9"/>
    <w:rsid w:val="00B34C93"/>
    <w:rsid w:val="00B577C9"/>
    <w:rsid w:val="00B623EA"/>
    <w:rsid w:val="00BB506A"/>
    <w:rsid w:val="00BB6AE4"/>
    <w:rsid w:val="00BD1A10"/>
    <w:rsid w:val="00BD24B4"/>
    <w:rsid w:val="00BD28E9"/>
    <w:rsid w:val="00BD473C"/>
    <w:rsid w:val="00BF5A00"/>
    <w:rsid w:val="00BF5A49"/>
    <w:rsid w:val="00C10DD2"/>
    <w:rsid w:val="00C12A63"/>
    <w:rsid w:val="00C2231D"/>
    <w:rsid w:val="00C31C4E"/>
    <w:rsid w:val="00C40489"/>
    <w:rsid w:val="00C47455"/>
    <w:rsid w:val="00C5504B"/>
    <w:rsid w:val="00C62D34"/>
    <w:rsid w:val="00C67F4C"/>
    <w:rsid w:val="00C7019C"/>
    <w:rsid w:val="00C75F97"/>
    <w:rsid w:val="00C77E02"/>
    <w:rsid w:val="00C84E57"/>
    <w:rsid w:val="00C9472D"/>
    <w:rsid w:val="00CB1A91"/>
    <w:rsid w:val="00CB6817"/>
    <w:rsid w:val="00CB73BB"/>
    <w:rsid w:val="00CC141B"/>
    <w:rsid w:val="00CE4915"/>
    <w:rsid w:val="00CE57F8"/>
    <w:rsid w:val="00D02ED8"/>
    <w:rsid w:val="00D26D8B"/>
    <w:rsid w:val="00D4083A"/>
    <w:rsid w:val="00D444DA"/>
    <w:rsid w:val="00D45CF0"/>
    <w:rsid w:val="00D51E3B"/>
    <w:rsid w:val="00D53DCA"/>
    <w:rsid w:val="00D63B7C"/>
    <w:rsid w:val="00D714EF"/>
    <w:rsid w:val="00D74EBD"/>
    <w:rsid w:val="00D816C7"/>
    <w:rsid w:val="00D81705"/>
    <w:rsid w:val="00D84F9B"/>
    <w:rsid w:val="00D96C0C"/>
    <w:rsid w:val="00DA038C"/>
    <w:rsid w:val="00DA6A05"/>
    <w:rsid w:val="00DD11D8"/>
    <w:rsid w:val="00E03C8B"/>
    <w:rsid w:val="00E108DD"/>
    <w:rsid w:val="00E10C85"/>
    <w:rsid w:val="00E12D5F"/>
    <w:rsid w:val="00E4797C"/>
    <w:rsid w:val="00E519D5"/>
    <w:rsid w:val="00E56BD7"/>
    <w:rsid w:val="00E60F21"/>
    <w:rsid w:val="00E6705E"/>
    <w:rsid w:val="00E72B0D"/>
    <w:rsid w:val="00E732A1"/>
    <w:rsid w:val="00E763D3"/>
    <w:rsid w:val="00EB5CA2"/>
    <w:rsid w:val="00EC1106"/>
    <w:rsid w:val="00EC11AA"/>
    <w:rsid w:val="00EE228D"/>
    <w:rsid w:val="00EF0FB1"/>
    <w:rsid w:val="00EF2DD3"/>
    <w:rsid w:val="00F06D86"/>
    <w:rsid w:val="00F21FB0"/>
    <w:rsid w:val="00F2269F"/>
    <w:rsid w:val="00F43075"/>
    <w:rsid w:val="00F6770F"/>
    <w:rsid w:val="00F76C63"/>
    <w:rsid w:val="00F82C98"/>
    <w:rsid w:val="00F8344D"/>
    <w:rsid w:val="00F869B1"/>
    <w:rsid w:val="00F86C70"/>
    <w:rsid w:val="00FA5FDF"/>
    <w:rsid w:val="00FB1C03"/>
    <w:rsid w:val="00FB6709"/>
    <w:rsid w:val="00FC18F8"/>
    <w:rsid w:val="00FC394D"/>
    <w:rsid w:val="00FD081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,"/>
  <w:listSeparator w:val=";"/>
  <w14:docId w14:val="3D3042C0"/>
  <w15:chartTrackingRefBased/>
  <w15:docId w15:val="{D90E199F-F54D-4F9F-81DC-7711FDD5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link w:val="TekstpodstawowywcityZnak"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  <w:jc w:val="center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pPr>
      <w:ind w:left="432"/>
      <w:jc w:val="both"/>
    </w:pPr>
  </w:style>
  <w:style w:type="paragraph" w:styleId="Tekstpodstawowywcity3">
    <w:name w:val="Body Text Indent 3"/>
    <w:basedOn w:val="Normalny"/>
    <w:pPr>
      <w:ind w:left="702"/>
      <w:jc w:val="both"/>
    </w:pPr>
  </w:style>
  <w:style w:type="paragraph" w:styleId="Tekstpodstawowy">
    <w:name w:val="Body Text"/>
    <w:basedOn w:val="Normalny"/>
    <w:link w:val="TekstpodstawowyZnak"/>
    <w:rPr>
      <w:b/>
      <w:bCs/>
      <w:szCs w:val="24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2">
    <w:name w:val="Body Text 2"/>
    <w:basedOn w:val="Normalny"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pPr>
      <w:spacing w:before="100" w:beforeAutospacing="1" w:after="119"/>
    </w:pPr>
    <w:rPr>
      <w:szCs w:val="24"/>
    </w:r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  <w:rPr>
      <w:szCs w:val="24"/>
    </w:rPr>
  </w:style>
  <w:style w:type="character" w:customStyle="1" w:styleId="Tekstnieproporcjonalny">
    <w:name w:val="Tekst nieproporcjonalny"/>
    <w:rPr>
      <w:rFonts w:ascii="Courier New" w:eastAsia="Courier New" w:hAnsi="Courier New" w:cs="Courier New"/>
    </w:rPr>
  </w:style>
  <w:style w:type="character" w:styleId="Uwydatnienie">
    <w:name w:val="Emphasis"/>
    <w:basedOn w:val="Domylnaczcionkaakapitu"/>
    <w:qFormat/>
    <w:rsid w:val="0015102A"/>
    <w:rPr>
      <w:i/>
      <w:iCs/>
    </w:rPr>
  </w:style>
  <w:style w:type="paragraph" w:customStyle="1" w:styleId="Default">
    <w:name w:val="Default"/>
    <w:rsid w:val="00EB5C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basedOn w:val="Domylnaczcionkaakapitu"/>
    <w:rsid w:val="000F3B33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rsid w:val="00F86C70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84EB2"/>
    <w:rPr>
      <w:b/>
      <w:bCs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663A"/>
    <w:rPr>
      <w:sz w:val="24"/>
      <w:lang w:val="pl-PL" w:eastAsia="pl-PL" w:bidi="ar-SA"/>
    </w:rPr>
  </w:style>
  <w:style w:type="paragraph" w:styleId="Bezodstpw">
    <w:name w:val="No Spacing"/>
    <w:qFormat/>
    <w:rsid w:val="00A931E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qFormat/>
    <w:rsid w:val="00A931EB"/>
    <w:pPr>
      <w:jc w:val="center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9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pital-raciborz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bula\Moje%20dokumenty\Pobieranie\Wz&#243;r%20do%20edycji%20-%20PROCEDURA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do edycji - PROCEDURA(1)</Template>
  <TotalTime>10</TotalTime>
  <Pages>2</Pages>
  <Words>422</Words>
  <Characters>3014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Nadzór nad dokumentami</vt:lpstr>
    </vt:vector>
  </TitlesOfParts>
  <Company>OLO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0. Załącznik Standardu PP-4- Regulamin przebywających w oddziale pedriatrii WN1</dc:title>
  <dc:subject/>
  <dc:creator>Your User Name</dc:creator>
  <cp:keywords/>
  <dc:description/>
  <cp:lastModifiedBy>Anna Barton</cp:lastModifiedBy>
  <cp:revision>7</cp:revision>
  <cp:lastPrinted>2026-03-12T06:40:00Z</cp:lastPrinted>
  <dcterms:created xsi:type="dcterms:W3CDTF">2025-06-23T10:20:00Z</dcterms:created>
  <dcterms:modified xsi:type="dcterms:W3CDTF">2026-03-19T09:55:00Z</dcterms:modified>
</cp:coreProperties>
</file>